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17491C">
      <w:pPr>
        <w:pStyle w:val="Nzev"/>
        <w:spacing w:after="12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190B34D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 xml:space="preserve">podlimitní sektorovou veřejnou zakázku/ veřejnou zakázku malého </w:t>
      </w:r>
      <w:r w:rsidRPr="00ED145A">
        <w:rPr>
          <w:rFonts w:eastAsia="Times New Roman" w:cs="Times New Roman"/>
          <w:lang w:eastAsia="cs-CZ"/>
        </w:rPr>
        <w:t xml:space="preserve">rozsahu s názvem </w:t>
      </w:r>
      <w:r w:rsidR="00BD4BA1" w:rsidRPr="00ED145A">
        <w:rPr>
          <w:rFonts w:ascii="Verdana" w:hAnsi="Verdana"/>
        </w:rPr>
        <w:t>„</w:t>
      </w:r>
      <w:r w:rsidR="00BD4BA1" w:rsidRPr="00ED145A">
        <w:rPr>
          <w:rFonts w:ascii="Verdana" w:hAnsi="Verdana"/>
          <w:b/>
          <w:bCs/>
        </w:rPr>
        <w:t>Servis tlakové kanalizace z odsávacích stojanů pro OŘ PHA 2026 – 2027</w:t>
      </w:r>
      <w:r w:rsidR="00BD4BA1" w:rsidRPr="00ED145A">
        <w:rPr>
          <w:rFonts w:ascii="Verdana" w:hAnsi="Verdana"/>
        </w:rPr>
        <w:t>“</w:t>
      </w:r>
      <w:r w:rsidRPr="00ED145A">
        <w:rPr>
          <w:rFonts w:eastAsia="Times New Roman" w:cs="Times New Roman"/>
          <w:lang w:eastAsia="cs-CZ"/>
        </w:rPr>
        <w:t xml:space="preserve">, č.j. </w:t>
      </w:r>
      <w:r w:rsidR="00ED145A" w:rsidRPr="00ED145A">
        <w:t>88305</w:t>
      </w:r>
      <w:r w:rsidR="00ED145A" w:rsidRPr="0038471D">
        <w:t>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ED4BD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ED4BD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1BD46BED" w:rsidR="009F392E" w:rsidRPr="008145D7" w:rsidRDefault="008145D7" w:rsidP="0017491C">
      <w:pPr>
        <w:tabs>
          <w:tab w:val="right" w:pos="9063"/>
        </w:tabs>
        <w:spacing w:after="0" w:line="280" w:lineRule="atLeast"/>
        <w:ind w:right="7"/>
        <w:outlineLvl w:val="0"/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C7477" w14:textId="77777777" w:rsidR="00ED4BD2" w:rsidRDefault="00ED4BD2" w:rsidP="00962258">
      <w:pPr>
        <w:spacing w:after="0" w:line="240" w:lineRule="auto"/>
      </w:pPr>
      <w:r>
        <w:separator/>
      </w:r>
    </w:p>
  </w:endnote>
  <w:endnote w:type="continuationSeparator" w:id="0">
    <w:p w14:paraId="4776BA28" w14:textId="77777777" w:rsidR="00ED4BD2" w:rsidRDefault="00ED4BD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0356B" w14:textId="77777777" w:rsidR="00ED4BD2" w:rsidRDefault="00ED4BD2" w:rsidP="00962258">
      <w:pPr>
        <w:spacing w:after="0" w:line="240" w:lineRule="auto"/>
      </w:pPr>
      <w:r>
        <w:separator/>
      </w:r>
    </w:p>
  </w:footnote>
  <w:footnote w:type="continuationSeparator" w:id="0">
    <w:p w14:paraId="314EBA4E" w14:textId="77777777" w:rsidR="00ED4BD2" w:rsidRDefault="00ED4BD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7491C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D4EFA"/>
    <w:rsid w:val="004E143C"/>
    <w:rsid w:val="004E3A53"/>
    <w:rsid w:val="004F20BC"/>
    <w:rsid w:val="004F4B9B"/>
    <w:rsid w:val="004F69EA"/>
    <w:rsid w:val="00506EA6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E5DB6"/>
    <w:rsid w:val="009F009E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4BA1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5A"/>
    <w:rsid w:val="00ED14BD"/>
    <w:rsid w:val="00ED4BD2"/>
    <w:rsid w:val="00EE0A9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459A4"/>
    <w:rsid w:val="0049171C"/>
    <w:rsid w:val="004D4EFA"/>
    <w:rsid w:val="00646A3A"/>
    <w:rsid w:val="00710200"/>
    <w:rsid w:val="0087094D"/>
    <w:rsid w:val="00881E26"/>
    <w:rsid w:val="009E5DB6"/>
    <w:rsid w:val="009F009E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476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Mantlíková Lucie</cp:lastModifiedBy>
  <cp:revision>13</cp:revision>
  <cp:lastPrinted>2017-11-28T17:18:00Z</cp:lastPrinted>
  <dcterms:created xsi:type="dcterms:W3CDTF">2023-11-16T10:29:00Z</dcterms:created>
  <dcterms:modified xsi:type="dcterms:W3CDTF">2026-06-26T08:23:00Z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